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C79F5" w14:textId="59737AFD" w:rsidR="00535962" w:rsidRPr="00F7167E" w:rsidRDefault="00CF5C98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4D4F91E" wp14:editId="00111ABB">
                <wp:simplePos x="0" y="0"/>
                <wp:positionH relativeFrom="page">
                  <wp:posOffset>5324152</wp:posOffset>
                </wp:positionH>
                <wp:positionV relativeFrom="paragraph">
                  <wp:posOffset>-771525</wp:posOffset>
                </wp:positionV>
                <wp:extent cx="2211395" cy="662940"/>
                <wp:effectExtent l="19050" t="19050" r="17780" b="2286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12231" cy="662940"/>
                          <a:chOff x="12762" y="523"/>
                          <a:chExt cx="2648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762" y="524"/>
                            <a:ext cx="2643" cy="1006"/>
                            <a:chOff x="9005" y="685"/>
                            <a:chExt cx="2201" cy="935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05" y="1077"/>
                              <a:ext cx="2201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832948336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1441834848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20351150" w14:textId="17CCFFD6" w:rsidR="007F6870" w:rsidRPr="007F6870" w:rsidRDefault="007F6870" w:rsidP="007F6870">
                                            <w:r w:rsidRPr="007F6870">
                                              <w:rPr>
                                                <w:rStyle w:val="Style2"/>
                                              </w:rPr>
                                              <w:t>supbanco-</w:t>
                                            </w:r>
                                            <w:r w:rsidR="00285BEE">
                                              <w:rPr>
                                                <w:rStyle w:val="Style2"/>
                                              </w:rPr>
                                              <w:t>CCC-</w:t>
                                            </w:r>
                                            <w:r w:rsidR="0050468A">
                                              <w:rPr>
                                                <w:rStyle w:val="Style2"/>
                                              </w:rPr>
                                              <w:t>peor-2025-0004</w:t>
                                            </w:r>
                                          </w:p>
                                        </w:sdtContent>
                                      </w:sdt>
                                      <w:p w14:paraId="0208CC6E" w14:textId="2EE5F092" w:rsidR="00130549" w:rsidRPr="00535962" w:rsidRDefault="0050468A" w:rsidP="007F6870"/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685"/>
                              <a:ext cx="2009" cy="395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246EA1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D4F91E" id="Group 20" o:spid="_x0000_s1026" style="position:absolute;margin-left:419.2pt;margin-top:-60.75pt;width:174.15pt;height:52.2pt;z-index:251696128;mso-position-horizontal-relative:page" coordorigin="12762,523" coordsize="2648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762;top:524;width:2643;height:1006" coordorigin="9005,685" coordsize="2201,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005;top:1077;width:2201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832948336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441834848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20351150" w14:textId="17CCFFD6" w:rsidR="007F6870" w:rsidRPr="007F6870" w:rsidRDefault="007F6870" w:rsidP="007F6870">
                                      <w:r w:rsidRPr="007F6870">
                                        <w:rPr>
                                          <w:rStyle w:val="Style2"/>
                                        </w:rPr>
                                        <w:t>supbanco-</w:t>
                                      </w:r>
                                      <w:r w:rsidR="00285BEE">
                                        <w:rPr>
                                          <w:rStyle w:val="Style2"/>
                                        </w:rPr>
                                        <w:t>CCC-</w:t>
                                      </w:r>
                                      <w:r w:rsidR="0050468A">
                                        <w:rPr>
                                          <w:rStyle w:val="Style2"/>
                                        </w:rPr>
                                        <w:t>peor-2025-0004</w:t>
                                      </w:r>
                                    </w:p>
                                  </w:sdtContent>
                                </w:sdt>
                                <w:p w14:paraId="0208CC6E" w14:textId="2EE5F092" w:rsidR="00130549" w:rsidRPr="00535962" w:rsidRDefault="0050468A" w:rsidP="007F6870"/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685;width:2009;height:3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6246EA1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4E3E21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559810E9" wp14:editId="3E421872">
            <wp:simplePos x="0" y="0"/>
            <wp:positionH relativeFrom="margin">
              <wp:posOffset>2493322</wp:posOffset>
            </wp:positionH>
            <wp:positionV relativeFrom="margin">
              <wp:posOffset>-573829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39B6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2AC630" wp14:editId="5B591849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09A71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AC630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" filled="f" stroked="f">
                <v:textbox>
                  <w:txbxContent>
                    <w:p w14:paraId="1909A71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022868" wp14:editId="6FBEF96E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78991" w14:textId="77777777" w:rsidR="0026335F" w:rsidRPr="0026335F" w:rsidRDefault="0050468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22868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" filled="f" stroked="f">
                <v:textbox>
                  <w:txbxContent>
                    <w:p w14:paraId="4B278991" w14:textId="77777777" w:rsidR="0026335F" w:rsidRPr="0026335F" w:rsidRDefault="00285BE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65DDD9" wp14:editId="3F7DCBFA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C91ADEA" w14:textId="30176453" w:rsidR="00BC61BD" w:rsidRPr="00BC61BD" w:rsidRDefault="004E3E2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4E3E2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C709035" wp14:editId="4CF8BA76">
                                      <wp:extent cx="845820" cy="304800"/>
                                      <wp:effectExtent l="0" t="0" r="0" b="0"/>
                                      <wp:docPr id="18433" name="Image" descr="Imag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B0A1F92-ACC9-4121-9C53-CE69857BA7CF}"/>
                                          </a:ext>
                                        </a:extLst>
                                      </wp:docPr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433" name="Image" descr="Imag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0B0A1F92-ACC9-4121-9C53-CE69857BA7CF}"/>
                                                  </a:ext>
                                                </a:extLst>
                                              </pic:cNvPr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6212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5DDD9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C91ADEA" w14:textId="30176453" w:rsidR="00BC61BD" w:rsidRPr="00BC61BD" w:rsidRDefault="004E3E21">
                          <w:pPr>
                            <w:rPr>
                              <w:lang w:val="en-US"/>
                            </w:rPr>
                          </w:pPr>
                          <w:r w:rsidRPr="004E3E21">
                            <w:rPr>
                              <w:noProof/>
                            </w:rPr>
                            <w:drawing>
                              <wp:inline distT="0" distB="0" distL="0" distR="0" wp14:anchorId="0C709035" wp14:editId="4CF8BA76">
                                <wp:extent cx="845820" cy="304800"/>
                                <wp:effectExtent l="0" t="0" r="0" b="0"/>
                                <wp:docPr id="18433" name="Image" descr="Imag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B0A1F92-ACC9-4121-9C53-CE69857BA7CF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433" name="Image" descr="Imag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B0A1F92-ACC9-4121-9C53-CE69857BA7CF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621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3FCA1AD" wp14:editId="01B4976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9EEB2D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CA1AD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MENfOfgAAAACwEAAA8AAAAAAAAAAAAAAAAANAQAAGRycy9kb3ducmV2LnhtbFBLBQYAAAAA&#10;BAAEAPMAAABBBQAAAAA=&#10;" filled="f" stroked="f">
                <v:textbox inset="0,0,0,0">
                  <w:txbxContent>
                    <w:p w14:paraId="569EEB2D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03F8DEF" w14:textId="7246C4DE" w:rsidR="00535962" w:rsidRPr="00535962" w:rsidRDefault="008339B6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D34D80" wp14:editId="41EB130E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583A7E" w14:textId="72D5F942" w:rsidR="002E1412" w:rsidRPr="002E1412" w:rsidRDefault="0050468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E3E21">
                                  <w:rPr>
                                    <w:rStyle w:val="Style6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34D80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DwNsTf3QAAAAkBAAAPAAAAZHJz&#10;L2Rvd25yZXYueG1sTI/RToNAEEXfTfyHzZj4YuwCUmiRpVETja+t/YCBnQKR3SXsttC/d3zSx8k9&#10;ufdMuVvMIC40+d5ZBfEqAkG2cbq3rYLj1/vjBoQPaDUOzpKCK3nYVbc3JRbazXZPl0NoBZdYX6CC&#10;LoSxkNI3HRn0KzeS5ezkJoOBz6mVesKZy80gkyjKpMHe8kKHI7111HwfzkbB6XN+WG/n+iMc832a&#10;vWKf1+6q1P3d8vIMItAS/mD41Wd1qNipdmervRgUJHGaMMpBlIFgII+fchC1gnWagaxK+f+D6gc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DwNsTf3QAAAAkBAAAPAAAAAAAAAAAAAAAA&#10;AFMEAABkcnMvZG93bnJldi54bWxQSwUGAAAAAAQABADzAAAAXQUAAAAA&#10;" stroked="f">
                <v:textbox>
                  <w:txbxContent>
                    <w:p w14:paraId="05583A7E" w14:textId="72D5F942" w:rsidR="002E1412" w:rsidRPr="002E1412" w:rsidRDefault="00285BE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E3E21">
                            <w:rPr>
                              <w:rStyle w:val="Style6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134F32C" w14:textId="51EA5CA9" w:rsidR="00535962" w:rsidRDefault="008339B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5117AB" wp14:editId="20BEC723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85537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117AB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" stroked="f">
                <v:textbox>
                  <w:txbxContent>
                    <w:p w14:paraId="40A85537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761C7A9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0D356EB9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55E557E4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5A69B7DE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24BFAB0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810C3D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6635236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1F9D32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6CA6C5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54E401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4A27399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2012418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5DD967A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786AD0B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34D665F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5C1AE83D" w14:textId="77777777" w:rsidTr="009079FB">
        <w:trPr>
          <w:trHeight w:val="731"/>
        </w:trPr>
        <w:tc>
          <w:tcPr>
            <w:tcW w:w="3402" w:type="dxa"/>
          </w:tcPr>
          <w:p w14:paraId="77694DA8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DD50FE8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11D00416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74397A6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B5A99AC" w14:textId="77777777" w:rsidTr="009079FB">
        <w:trPr>
          <w:trHeight w:val="731"/>
        </w:trPr>
        <w:tc>
          <w:tcPr>
            <w:tcW w:w="3402" w:type="dxa"/>
          </w:tcPr>
          <w:p w14:paraId="0F4C460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C263FAB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626582D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2B6CC2C7" w14:textId="77777777" w:rsidTr="009079FB">
        <w:trPr>
          <w:trHeight w:val="731"/>
        </w:trPr>
        <w:tc>
          <w:tcPr>
            <w:tcW w:w="3402" w:type="dxa"/>
          </w:tcPr>
          <w:p w14:paraId="0DC6549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CA72CE6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4722E7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6790D5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D0142D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46DAD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28E9D68A" w14:textId="77777777" w:rsidTr="009079FB">
        <w:tc>
          <w:tcPr>
            <w:tcW w:w="3229" w:type="dxa"/>
            <w:vAlign w:val="center"/>
          </w:tcPr>
          <w:p w14:paraId="5EAFD74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1AE3671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20F58C3C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7118EDA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7A1E563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463C8734" w14:textId="77777777" w:rsidTr="009079FB">
        <w:tc>
          <w:tcPr>
            <w:tcW w:w="3229" w:type="dxa"/>
          </w:tcPr>
          <w:p w14:paraId="2DD8423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C71799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852A3D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56477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A428D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26A7979" w14:textId="77777777" w:rsidTr="009079FB">
        <w:tc>
          <w:tcPr>
            <w:tcW w:w="3229" w:type="dxa"/>
          </w:tcPr>
          <w:p w14:paraId="1B1BA5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EB5FBA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7684FC2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6C9677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793F6A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D517C81" w14:textId="77777777" w:rsidTr="009079FB">
        <w:tc>
          <w:tcPr>
            <w:tcW w:w="3229" w:type="dxa"/>
          </w:tcPr>
          <w:p w14:paraId="29C30D1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ADB2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3D693B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9EDBC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105AFAB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A22068E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6623712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0E7A44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2196F3F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371B1E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267A96C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47F6985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A3E67B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651F18FE" w14:textId="77777777" w:rsidTr="009079FB">
        <w:tc>
          <w:tcPr>
            <w:tcW w:w="3261" w:type="dxa"/>
            <w:vAlign w:val="center"/>
          </w:tcPr>
          <w:p w14:paraId="271CCC57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16D7F3A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75AC3E63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6BE2568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573152C6" w14:textId="77777777" w:rsidTr="009079FB">
        <w:tc>
          <w:tcPr>
            <w:tcW w:w="3261" w:type="dxa"/>
          </w:tcPr>
          <w:p w14:paraId="750EA3E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DB3011A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673E2C2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45EF28C1" w14:textId="77777777" w:rsidTr="009079FB">
        <w:tc>
          <w:tcPr>
            <w:tcW w:w="3261" w:type="dxa"/>
          </w:tcPr>
          <w:p w14:paraId="1A4158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7DA3C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6A3D1F8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2FB3C20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B3E3A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DEB6101" w14:textId="77777777" w:rsidTr="009079FB">
        <w:tc>
          <w:tcPr>
            <w:tcW w:w="1560" w:type="dxa"/>
            <w:vAlign w:val="center"/>
          </w:tcPr>
          <w:p w14:paraId="1D47737B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5925E81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1E465D6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0C791899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CB16E9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40AF992" w14:textId="77777777" w:rsidTr="009079FB">
        <w:tc>
          <w:tcPr>
            <w:tcW w:w="1560" w:type="dxa"/>
          </w:tcPr>
          <w:p w14:paraId="29F54346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41229B1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7A47FD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CC96E0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68F570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7E74291" w14:textId="77777777" w:rsidTr="009079FB">
        <w:tc>
          <w:tcPr>
            <w:tcW w:w="1560" w:type="dxa"/>
          </w:tcPr>
          <w:p w14:paraId="34150ED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6E6F57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562D7C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BFBC9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570EAA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CDFECE7" w14:textId="77777777" w:rsidTr="009079FB">
        <w:tc>
          <w:tcPr>
            <w:tcW w:w="1560" w:type="dxa"/>
          </w:tcPr>
          <w:p w14:paraId="1DF1811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4F2A6C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BF4DC1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BAC0FE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12EA2D7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5C19EB" w14:textId="77777777" w:rsidTr="009079FB">
        <w:tc>
          <w:tcPr>
            <w:tcW w:w="1560" w:type="dxa"/>
          </w:tcPr>
          <w:p w14:paraId="7590213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5586B1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C113F4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CB54C2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2383BD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25B2769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E03B538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7F4C0985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3162DE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4EBB0B1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0E62B81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191FA5FE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E2FC89B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3A2FC4A7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56E6A" w14:textId="77777777" w:rsidR="00360703" w:rsidRDefault="00360703" w:rsidP="001007E7">
      <w:pPr>
        <w:spacing w:after="0" w:line="240" w:lineRule="auto"/>
      </w:pPr>
      <w:r>
        <w:separator/>
      </w:r>
    </w:p>
  </w:endnote>
  <w:endnote w:type="continuationSeparator" w:id="0">
    <w:p w14:paraId="3802FC7B" w14:textId="77777777" w:rsidR="00360703" w:rsidRDefault="0036070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39C5D" w14:textId="6E7EB410" w:rsidR="001007E7" w:rsidRDefault="008339B6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D29474" wp14:editId="1ECB0B56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F8F9B2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D2947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" filled="f" stroked="f">
              <v:textbox inset="0,0,0,0">
                <w:txbxContent>
                  <w:p w14:paraId="4EF8F9B2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8960141" wp14:editId="521C9B2F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B02A06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449126D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8960141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qZBIZuEAAAAKAQAADwAAAAAAAAAAAAAAAAA1BAAAZHJzL2Rvd25yZXYueG1sUEsFBgAA&#10;AAAEAAQA8wAAAEMFAAAAAA==&#10;" filled="f" stroked="f">
              <v:textbox inset="0,0,0,0">
                <w:txbxContent>
                  <w:p w14:paraId="6FB02A06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5449126D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BAEFA8" wp14:editId="3788E017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AF2648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007EA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AB3B89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BBCD93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6E6B9F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9A585" w14:textId="77777777" w:rsidR="00360703" w:rsidRDefault="00360703" w:rsidP="001007E7">
      <w:pPr>
        <w:spacing w:after="0" w:line="240" w:lineRule="auto"/>
      </w:pPr>
      <w:r>
        <w:separator/>
      </w:r>
    </w:p>
  </w:footnote>
  <w:footnote w:type="continuationSeparator" w:id="0">
    <w:p w14:paraId="23D0B668" w14:textId="77777777" w:rsidR="00360703" w:rsidRDefault="0036070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0A9E7" w14:textId="26A3D9A9" w:rsidR="004D25CB" w:rsidRDefault="008339B6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8F6B6E0" wp14:editId="01A4B441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BFDBF3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CB54ED" w:rsidRPr="00CB54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F6B6E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60BFDBF3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CB54ED" w:rsidRPr="00CB54E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5553978">
    <w:abstractNumId w:val="0"/>
  </w:num>
  <w:num w:numId="2" w16cid:durableId="1978681257">
    <w:abstractNumId w:val="2"/>
  </w:num>
  <w:num w:numId="3" w16cid:durableId="1139230033">
    <w:abstractNumId w:val="1"/>
  </w:num>
  <w:num w:numId="4" w16cid:durableId="2061320598">
    <w:abstractNumId w:val="3"/>
  </w:num>
  <w:num w:numId="5" w16cid:durableId="16641626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20AB"/>
    <w:rsid w:val="00134A7E"/>
    <w:rsid w:val="00157600"/>
    <w:rsid w:val="0016722A"/>
    <w:rsid w:val="00170EC5"/>
    <w:rsid w:val="00181E8D"/>
    <w:rsid w:val="001830B9"/>
    <w:rsid w:val="00194FF2"/>
    <w:rsid w:val="001971CB"/>
    <w:rsid w:val="001A3F92"/>
    <w:rsid w:val="001F73A7"/>
    <w:rsid w:val="002009A7"/>
    <w:rsid w:val="00253DBA"/>
    <w:rsid w:val="00254C69"/>
    <w:rsid w:val="0026335F"/>
    <w:rsid w:val="00273D8C"/>
    <w:rsid w:val="00285BEE"/>
    <w:rsid w:val="00295BD4"/>
    <w:rsid w:val="002B0673"/>
    <w:rsid w:val="002B43A0"/>
    <w:rsid w:val="002B46D1"/>
    <w:rsid w:val="002B483A"/>
    <w:rsid w:val="002C02AE"/>
    <w:rsid w:val="002C4E28"/>
    <w:rsid w:val="002D451D"/>
    <w:rsid w:val="002E1412"/>
    <w:rsid w:val="002E5836"/>
    <w:rsid w:val="00302697"/>
    <w:rsid w:val="00314023"/>
    <w:rsid w:val="00341484"/>
    <w:rsid w:val="00360703"/>
    <w:rsid w:val="00392351"/>
    <w:rsid w:val="00392F6D"/>
    <w:rsid w:val="00404131"/>
    <w:rsid w:val="0042490F"/>
    <w:rsid w:val="004379A6"/>
    <w:rsid w:val="0045550B"/>
    <w:rsid w:val="00456C17"/>
    <w:rsid w:val="00456C3C"/>
    <w:rsid w:val="00466B9C"/>
    <w:rsid w:val="0047449D"/>
    <w:rsid w:val="004B30DA"/>
    <w:rsid w:val="004D25CB"/>
    <w:rsid w:val="004D45A8"/>
    <w:rsid w:val="004E3E21"/>
    <w:rsid w:val="00500DA4"/>
    <w:rsid w:val="0050468A"/>
    <w:rsid w:val="00535962"/>
    <w:rsid w:val="00544A18"/>
    <w:rsid w:val="00564C2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6F63CF"/>
    <w:rsid w:val="00725091"/>
    <w:rsid w:val="007448F7"/>
    <w:rsid w:val="00780880"/>
    <w:rsid w:val="007B0E1F"/>
    <w:rsid w:val="007B6F6F"/>
    <w:rsid w:val="007C0D3B"/>
    <w:rsid w:val="007C2731"/>
    <w:rsid w:val="007C5B06"/>
    <w:rsid w:val="007F6870"/>
    <w:rsid w:val="00820C9F"/>
    <w:rsid w:val="0082707E"/>
    <w:rsid w:val="008315B0"/>
    <w:rsid w:val="008339B6"/>
    <w:rsid w:val="00853F71"/>
    <w:rsid w:val="008948E0"/>
    <w:rsid w:val="008A04C0"/>
    <w:rsid w:val="008B3AE5"/>
    <w:rsid w:val="008B5E33"/>
    <w:rsid w:val="008C388B"/>
    <w:rsid w:val="008D73DC"/>
    <w:rsid w:val="009079FB"/>
    <w:rsid w:val="00920A05"/>
    <w:rsid w:val="0096275B"/>
    <w:rsid w:val="00966EEE"/>
    <w:rsid w:val="00971B8C"/>
    <w:rsid w:val="009A29C7"/>
    <w:rsid w:val="009A4E12"/>
    <w:rsid w:val="009C5C32"/>
    <w:rsid w:val="009D5C57"/>
    <w:rsid w:val="00A16099"/>
    <w:rsid w:val="00A231BB"/>
    <w:rsid w:val="00A32F74"/>
    <w:rsid w:val="00A42497"/>
    <w:rsid w:val="00A640BD"/>
    <w:rsid w:val="00A641A7"/>
    <w:rsid w:val="00A72F42"/>
    <w:rsid w:val="00AA66FB"/>
    <w:rsid w:val="00AD7919"/>
    <w:rsid w:val="00AE0BEA"/>
    <w:rsid w:val="00B45752"/>
    <w:rsid w:val="00B62EEF"/>
    <w:rsid w:val="00B77825"/>
    <w:rsid w:val="00B97B51"/>
    <w:rsid w:val="00BA0007"/>
    <w:rsid w:val="00BA32BE"/>
    <w:rsid w:val="00BA6583"/>
    <w:rsid w:val="00BB1D79"/>
    <w:rsid w:val="00BC1D0C"/>
    <w:rsid w:val="00BC61BD"/>
    <w:rsid w:val="00BE0B91"/>
    <w:rsid w:val="00BE67CA"/>
    <w:rsid w:val="00BE768A"/>
    <w:rsid w:val="00BF56C5"/>
    <w:rsid w:val="00C078CB"/>
    <w:rsid w:val="00C22DBE"/>
    <w:rsid w:val="00C5078F"/>
    <w:rsid w:val="00C62A26"/>
    <w:rsid w:val="00C66D08"/>
    <w:rsid w:val="00C7470C"/>
    <w:rsid w:val="00CA0E82"/>
    <w:rsid w:val="00CA164C"/>
    <w:rsid w:val="00CA4661"/>
    <w:rsid w:val="00CB54ED"/>
    <w:rsid w:val="00CC0B67"/>
    <w:rsid w:val="00CE67A3"/>
    <w:rsid w:val="00CF5C98"/>
    <w:rsid w:val="00D24FA7"/>
    <w:rsid w:val="00D45A3E"/>
    <w:rsid w:val="00D64696"/>
    <w:rsid w:val="00D90D49"/>
    <w:rsid w:val="00DA69C7"/>
    <w:rsid w:val="00DC5D96"/>
    <w:rsid w:val="00DD4F3E"/>
    <w:rsid w:val="00DF6AAE"/>
    <w:rsid w:val="00DF6AE5"/>
    <w:rsid w:val="00E127E7"/>
    <w:rsid w:val="00E13E55"/>
    <w:rsid w:val="00E14BD3"/>
    <w:rsid w:val="00E3215C"/>
    <w:rsid w:val="00E446DC"/>
    <w:rsid w:val="00E46B33"/>
    <w:rsid w:val="00E82502"/>
    <w:rsid w:val="00E900FB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0B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;"/>
  <w14:docId w14:val="3D0FD5FF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11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Wilmel Rosario Ramirez</cp:lastModifiedBy>
  <cp:revision>25</cp:revision>
  <cp:lastPrinted>2011-03-04T18:59:00Z</cp:lastPrinted>
  <dcterms:created xsi:type="dcterms:W3CDTF">2021-09-30T16:12:00Z</dcterms:created>
  <dcterms:modified xsi:type="dcterms:W3CDTF">2025-07-17T15:43:00Z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2023-01-06T17:15:58Z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9bebeaea-7544-4a02-a9cd-7cba8eb11915</vt:lpwstr>
  </property>
  <property fmtid="{D5CDD505-2E9C-101B-9397-08002B2CF9AE}" pid="8" name="MSIP_Label_81f5a2da-7ac4-4e60-a27b-a125ee74514f_ContentBits">
    <vt:lpwstr>0</vt:lpwstr>
  </property>
</Properties>
</file>